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5F9F24C0" w14:textId="2343F8F3" w:rsidR="00C74FA2" w:rsidRPr="00BF4EC1" w:rsidRDefault="00C74FA2" w:rsidP="00BF4EC1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2BE710F4" w:rsidR="00027B83" w:rsidRPr="00BF4EC1" w:rsidRDefault="000B0897" w:rsidP="00BF4E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6B08A5D2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b/>
                <w:szCs w:val="24"/>
                <w:shd w:val="clear" w:color="auto" w:fill="FFFFFF"/>
              </w:rPr>
              <w:t>Kretingos seniūnijos vietinės reikšmės kelių (gatvių) ir aikštelių sniego valymo 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2B171BB9" w:rsidR="00027B83" w:rsidRDefault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4EC1" w14:paraId="7A216576" w14:textId="77777777">
        <w:tc>
          <w:tcPr>
            <w:tcW w:w="2808" w:type="dxa"/>
            <w:vMerge w:val="restart"/>
          </w:tcPr>
          <w:p w14:paraId="79087AD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4EC1" w:rsidRDefault="00BF4EC1" w:rsidP="00BF4EC1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</w:p>
          <w:p w14:paraId="0285291C" w14:textId="77777777" w:rsidR="00BF4EC1" w:rsidRDefault="00BF4EC1" w:rsidP="00BF4EC1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51EFEB61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Kretingos rajono savivaldybės administracija</w:t>
            </w:r>
          </w:p>
        </w:tc>
      </w:tr>
      <w:tr w:rsidR="00BF4EC1" w14:paraId="46894EEE" w14:textId="77777777">
        <w:tc>
          <w:tcPr>
            <w:tcW w:w="2808" w:type="dxa"/>
            <w:vMerge/>
          </w:tcPr>
          <w:p w14:paraId="6E3E695C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C25DBB3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188715222</w:t>
            </w:r>
          </w:p>
        </w:tc>
      </w:tr>
      <w:tr w:rsidR="00BF4EC1" w14:paraId="356739C7" w14:textId="77777777">
        <w:tc>
          <w:tcPr>
            <w:tcW w:w="2808" w:type="dxa"/>
            <w:vMerge/>
          </w:tcPr>
          <w:p w14:paraId="1CA5E71D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536A5EB5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rFonts w:eastAsia="Calibri"/>
                <w:szCs w:val="24"/>
              </w:rPr>
              <w:t>Savanorių g. 29A, 97111 Kretinga</w:t>
            </w:r>
          </w:p>
        </w:tc>
      </w:tr>
      <w:tr w:rsidR="00BF4EC1" w14:paraId="00E15A94" w14:textId="77777777">
        <w:tc>
          <w:tcPr>
            <w:tcW w:w="2808" w:type="dxa"/>
            <w:vMerge/>
          </w:tcPr>
          <w:p w14:paraId="54205EA9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32C0292F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kern w:val="2"/>
                <w:szCs w:val="24"/>
              </w:rPr>
              <w:t>-</w:t>
            </w:r>
          </w:p>
        </w:tc>
      </w:tr>
      <w:tr w:rsidR="00BF4EC1" w14:paraId="164424F3" w14:textId="77777777">
        <w:tc>
          <w:tcPr>
            <w:tcW w:w="2808" w:type="dxa"/>
            <w:vMerge/>
          </w:tcPr>
          <w:p w14:paraId="605C8647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10F8CB57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LT73 4010 0418 0000 0035</w:t>
            </w:r>
          </w:p>
        </w:tc>
      </w:tr>
      <w:tr w:rsidR="00BF4EC1" w14:paraId="6B7E848E" w14:textId="77777777">
        <w:tc>
          <w:tcPr>
            <w:tcW w:w="2808" w:type="dxa"/>
            <w:vMerge/>
          </w:tcPr>
          <w:p w14:paraId="4F4A34C0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39D8539" w:rsidR="00BF4EC1" w:rsidRDefault="00BF4EC1" w:rsidP="00BF4EC1">
            <w:pPr>
              <w:jc w:val="both"/>
              <w:rPr>
                <w:kern w:val="2"/>
                <w:szCs w:val="24"/>
              </w:rPr>
            </w:pPr>
            <w:proofErr w:type="spellStart"/>
            <w:r w:rsidRPr="007F2244">
              <w:rPr>
                <w:szCs w:val="24"/>
              </w:rPr>
              <w:t>Luminor</w:t>
            </w:r>
            <w:proofErr w:type="spellEnd"/>
            <w:r w:rsidRPr="007F2244">
              <w:rPr>
                <w:szCs w:val="24"/>
              </w:rPr>
              <w:t xml:space="preserve"> Bank AS, kodas 40100</w:t>
            </w:r>
            <w:r w:rsidRPr="007F2244">
              <w:rPr>
                <w:snapToGrid w:val="0"/>
                <w:szCs w:val="24"/>
              </w:rPr>
              <w:t xml:space="preserve">     </w:t>
            </w:r>
          </w:p>
        </w:tc>
      </w:tr>
      <w:tr w:rsidR="00BF4EC1" w14:paraId="3C8A477F" w14:textId="77777777">
        <w:tc>
          <w:tcPr>
            <w:tcW w:w="2808" w:type="dxa"/>
            <w:vMerge/>
          </w:tcPr>
          <w:p w14:paraId="6FB01AF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D0CB386" w:rsidR="00BF4EC1" w:rsidRDefault="00BF4EC1" w:rsidP="00BF4EC1">
            <w:pPr>
              <w:jc w:val="both"/>
              <w:rPr>
                <w:kern w:val="2"/>
                <w:szCs w:val="24"/>
              </w:rPr>
            </w:pPr>
            <w:r w:rsidRPr="007F2244">
              <w:rPr>
                <w:szCs w:val="24"/>
              </w:rPr>
              <w:t>+370 445 53 141</w:t>
            </w:r>
          </w:p>
        </w:tc>
      </w:tr>
      <w:tr w:rsidR="00BF4EC1" w14:paraId="7B8191B7" w14:textId="77777777">
        <w:tc>
          <w:tcPr>
            <w:tcW w:w="2808" w:type="dxa"/>
            <w:vMerge/>
          </w:tcPr>
          <w:p w14:paraId="1FE5A316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2B4FF106" w:rsidR="00BF4EC1" w:rsidRDefault="000321E3" w:rsidP="00BF4EC1">
            <w:pPr>
              <w:jc w:val="both"/>
              <w:rPr>
                <w:kern w:val="2"/>
                <w:szCs w:val="24"/>
              </w:rPr>
            </w:pPr>
            <w:hyperlink r:id="rId10" w:history="1">
              <w:r w:rsidR="00BF4EC1" w:rsidRPr="007F2244">
                <w:rPr>
                  <w:rStyle w:val="Hipersaitas"/>
                  <w:szCs w:val="24"/>
                </w:rPr>
                <w:t>savivaldybe@kretinga.lt</w:t>
              </w:r>
            </w:hyperlink>
          </w:p>
        </w:tc>
      </w:tr>
      <w:tr w:rsidR="00BF4EC1" w14:paraId="1959C3F5" w14:textId="77777777">
        <w:tc>
          <w:tcPr>
            <w:tcW w:w="2808" w:type="dxa"/>
            <w:vMerge/>
          </w:tcPr>
          <w:p w14:paraId="34C01018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4DE48C0" w14:textId="77777777" w:rsidR="00BF4EC1" w:rsidRDefault="00BF4EC1" w:rsidP="00BF4EC1">
            <w:pPr>
              <w:tabs>
                <w:tab w:val="left" w:pos="720"/>
              </w:tabs>
              <w:jc w:val="both"/>
              <w:rPr>
                <w:rStyle w:val="Hipersaitas"/>
                <w:szCs w:val="24"/>
              </w:rPr>
            </w:pPr>
            <w:r>
              <w:rPr>
                <w:rStyle w:val="Hipersaitas"/>
                <w:szCs w:val="24"/>
              </w:rPr>
              <w:t xml:space="preserve">administracijos direktorė </w:t>
            </w:r>
          </w:p>
          <w:p w14:paraId="04FDD825" w14:textId="4E99B1DC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rStyle w:val="Hipersaitas"/>
                <w:szCs w:val="24"/>
              </w:rPr>
              <w:t xml:space="preserve">Vilma </w:t>
            </w:r>
            <w:proofErr w:type="spellStart"/>
            <w:r>
              <w:rPr>
                <w:rStyle w:val="Hipersaitas"/>
                <w:szCs w:val="24"/>
              </w:rPr>
              <w:t>Preibienė</w:t>
            </w:r>
            <w:proofErr w:type="spellEnd"/>
          </w:p>
        </w:tc>
      </w:tr>
      <w:tr w:rsidR="00BF4EC1" w14:paraId="475D93E9" w14:textId="77777777">
        <w:tc>
          <w:tcPr>
            <w:tcW w:w="2808" w:type="dxa"/>
            <w:vMerge/>
          </w:tcPr>
          <w:p w14:paraId="23BF508B" w14:textId="77777777" w:rsidR="00BF4EC1" w:rsidRDefault="00BF4EC1" w:rsidP="00BF4E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4EC1" w:rsidRDefault="00BF4EC1" w:rsidP="00BF4EC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9492307" w:rsidR="00BF4EC1" w:rsidRDefault="00BF4EC1" w:rsidP="00BF4EC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C375057" w14:textId="77777777" w:rsidR="00BF4EC1" w:rsidRDefault="00BF4EC1">
            <w:pPr>
              <w:rPr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 xml:space="preserve">Kretingos seniūnijos seniūno pavaduotoja Lina Rimkuvienė, </w:t>
            </w:r>
          </w:p>
          <w:p w14:paraId="0A73C060" w14:textId="110AF3CA" w:rsidR="00027B83" w:rsidRDefault="00BF4EC1">
            <w:pPr>
              <w:rPr>
                <w:color w:val="4472C4"/>
                <w:kern w:val="2"/>
                <w:szCs w:val="24"/>
              </w:rPr>
            </w:pPr>
            <w:r w:rsidRPr="00BF4EC1">
              <w:rPr>
                <w:kern w:val="2"/>
                <w:szCs w:val="24"/>
              </w:rPr>
              <w:t>tel. 0 445 53156, el. p. lina.rimkuviene@kretinga.lt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11696337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suteikti Pirkėjui Paslaugas</w:t>
            </w:r>
            <w:r w:rsidR="00BF4EC1">
              <w:rPr>
                <w:kern w:val="2"/>
                <w:szCs w:val="24"/>
              </w:rPr>
              <w:t xml:space="preserve"> -</w:t>
            </w:r>
            <w:r>
              <w:rPr>
                <w:kern w:val="2"/>
                <w:szCs w:val="24"/>
              </w:rPr>
              <w:t xml:space="preserve"> </w:t>
            </w:r>
            <w:r w:rsidR="00BF4EC1">
              <w:rPr>
                <w:kern w:val="2"/>
                <w:szCs w:val="24"/>
              </w:rPr>
              <w:t>(</w:t>
            </w:r>
            <w:r w:rsidR="00BF4EC1" w:rsidRPr="00BF4EC1">
              <w:rPr>
                <w:i/>
                <w:kern w:val="2"/>
                <w:szCs w:val="24"/>
              </w:rPr>
              <w:t>įrašyti pagal pirkimo dalį</w:t>
            </w:r>
            <w:r w:rsidR="00BF4EC1">
              <w:rPr>
                <w:kern w:val="2"/>
                <w:szCs w:val="24"/>
              </w:rPr>
              <w:t xml:space="preserve">) kaimų  </w:t>
            </w:r>
            <w:r w:rsidR="00BF4EC1" w:rsidRPr="00BF4EC1">
              <w:rPr>
                <w:szCs w:val="24"/>
                <w:shd w:val="clear" w:color="auto" w:fill="FFFFFF"/>
              </w:rPr>
              <w:t>kelių (gatvių) ir aikštelių sniego valymo paslaugas</w:t>
            </w:r>
            <w:r w:rsidR="00BF4EC1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Paslaugos).</w:t>
            </w:r>
          </w:p>
          <w:p w14:paraId="27730B38" w14:textId="7865364A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BF4EC1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BF4EC1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01DD164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7537802" w:rsidR="00027B83" w:rsidRPr="00BC2679" w:rsidRDefault="000B0897" w:rsidP="00BC267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5B0E6C0F" w:rsidR="00BC2679" w:rsidRDefault="000B0897" w:rsidP="00BC2679">
            <w:pPr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BC2679">
              <w:rPr>
                <w:szCs w:val="24"/>
              </w:rPr>
              <w:t xml:space="preserve">pradėti </w:t>
            </w:r>
            <w:r>
              <w:rPr>
                <w:szCs w:val="24"/>
              </w:rPr>
              <w:t xml:space="preserve">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BC2679" w:rsidRPr="00BC2679">
              <w:rPr>
                <w:szCs w:val="24"/>
              </w:rPr>
              <w:t>1 val.</w:t>
            </w:r>
            <w:r w:rsidRPr="00BC2679">
              <w:rPr>
                <w:szCs w:val="24"/>
              </w:rPr>
              <w:t xml:space="preserve"> </w:t>
            </w:r>
            <w:r w:rsidR="00BC2679">
              <w:rPr>
                <w:szCs w:val="24"/>
              </w:rPr>
              <w:t>nuo Užsakymo pateikimo.</w:t>
            </w:r>
            <w:r>
              <w:rPr>
                <w:szCs w:val="24"/>
              </w:rPr>
              <w:t xml:space="preserve"> </w:t>
            </w:r>
          </w:p>
          <w:p w14:paraId="36B51A80" w14:textId="7392EAAD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77FC9A3" w14:textId="77777777" w:rsidR="007A75C6" w:rsidRDefault="007A75C6" w:rsidP="007A75C6">
            <w:pPr>
              <w:jc w:val="both"/>
              <w:rPr>
                <w:color w:val="1F4E79"/>
                <w:kern w:val="2"/>
                <w:szCs w:val="24"/>
              </w:rPr>
            </w:pPr>
          </w:p>
          <w:p w14:paraId="6DCF4A22" w14:textId="0AD8F349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4308C613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="00BC2679">
              <w:rPr>
                <w:kern w:val="2"/>
                <w:szCs w:val="24"/>
              </w:rPr>
              <w:t>elektroniniu paštu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>), telefonu (</w:t>
            </w:r>
            <w:r w:rsidR="00BC2679" w:rsidRPr="00BC2679">
              <w:rPr>
                <w:i/>
                <w:kern w:val="2"/>
                <w:szCs w:val="24"/>
              </w:rPr>
              <w:t>įrašyti</w:t>
            </w:r>
            <w:r w:rsidR="00BC2679">
              <w:rPr>
                <w:kern w:val="2"/>
                <w:szCs w:val="24"/>
              </w:rPr>
              <w:t xml:space="preserve">) </w:t>
            </w:r>
            <w:r>
              <w:rPr>
                <w:kern w:val="2"/>
                <w:szCs w:val="24"/>
              </w:rPr>
              <w:t xml:space="preserve">ir laikomi gautais </w:t>
            </w:r>
            <w:r w:rsidRPr="00BC2679">
              <w:rPr>
                <w:kern w:val="2"/>
                <w:szCs w:val="24"/>
              </w:rPr>
              <w:t xml:space="preserve">nedelsiant </w:t>
            </w:r>
            <w:r>
              <w:rPr>
                <w:kern w:val="2"/>
                <w:szCs w:val="24"/>
              </w:rPr>
              <w:t xml:space="preserve"> nuo Užsakymo pateikimo.</w:t>
            </w:r>
          </w:p>
        </w:tc>
      </w:tr>
      <w:tr w:rsidR="00027B83" w14:paraId="63190814" w14:textId="77777777" w:rsidTr="00BC2679">
        <w:trPr>
          <w:trHeight w:val="8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0AD3C9BA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660DB21A" w:rsidR="00027B83" w:rsidRDefault="000B0897" w:rsidP="00BC2679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BC2679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CAEB66B" w14:textId="515178AF" w:rsidR="00027B83" w:rsidRPr="00BC2679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1199C3A4" w14:textId="510051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26E675B4" w:rsidR="00027B83" w:rsidRDefault="00027B83" w:rsidP="000F224A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3580C15C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5B03374" w14:textId="2A8B19F6" w:rsidR="00027B83" w:rsidRPr="00BC2679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 w:rsidR="00BC2679">
              <w:rPr>
                <w:kern w:val="2"/>
                <w:szCs w:val="24"/>
              </w:rPr>
              <w:t xml:space="preserve"> su PVM.</w:t>
            </w:r>
          </w:p>
          <w:p w14:paraId="33B2E3CD" w14:textId="1406B053" w:rsidR="00027B83" w:rsidRDefault="000B0897" w:rsidP="008C1C3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</w:t>
            </w:r>
            <w:r>
              <w:rPr>
                <w:color w:val="000000"/>
                <w:kern w:val="2"/>
                <w:szCs w:val="24"/>
              </w:rPr>
              <w:lastRenderedPageBreak/>
              <w:t xml:space="preserve">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Nr.</w:t>
            </w:r>
            <w:r w:rsidR="00BC2679">
              <w:rPr>
                <w:kern w:val="2"/>
                <w:szCs w:val="24"/>
              </w:rPr>
              <w:t xml:space="preserve"> 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Nr. </w:t>
            </w:r>
            <w:r w:rsidR="00BC2679">
              <w:rPr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DFA1730" w:rsidR="00027B83" w:rsidRPr="000F224A" w:rsidRDefault="000B0897" w:rsidP="008C1C35">
            <w:pPr>
              <w:jc w:val="both"/>
              <w:rPr>
                <w:kern w:val="2"/>
                <w:szCs w:val="24"/>
              </w:rPr>
            </w:pPr>
            <w:r w:rsidRPr="00BC2679">
              <w:rPr>
                <w:kern w:val="2"/>
                <w:szCs w:val="24"/>
              </w:rPr>
              <w:t xml:space="preserve">Pirkėjas neįsipareigoja išpirkti preliminaraus Paslaugų kiekio ar bet </w:t>
            </w:r>
            <w:r w:rsidR="00BC2679" w:rsidRPr="00BC2679">
              <w:rPr>
                <w:kern w:val="2"/>
                <w:szCs w:val="24"/>
              </w:rPr>
              <w:t>kokios jo dalies.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66BD3029" w:rsidR="00027B83" w:rsidRPr="000F224A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7FAB23CA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F224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3F31C716" w:rsidR="00027B83" w:rsidRDefault="000F224A" w:rsidP="008C1C35">
            <w:pPr>
              <w:jc w:val="both"/>
              <w:rPr>
                <w:color w:val="FF0000"/>
                <w:kern w:val="2"/>
                <w:szCs w:val="24"/>
              </w:rPr>
            </w:pPr>
            <w:r w:rsidRPr="000F224A">
              <w:rPr>
                <w:kern w:val="2"/>
                <w:szCs w:val="24"/>
              </w:rPr>
              <w:t>5.3.3. dėl kainų lygio pokyčio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0367E6E9" w:rsidR="00027B83" w:rsidRDefault="000B0897" w:rsidP="008C1C35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7C8B08" w14:textId="77777777" w:rsidR="00027B83" w:rsidRDefault="00027B83">
            <w:pPr>
              <w:rPr>
                <w:kern w:val="2"/>
                <w:szCs w:val="24"/>
              </w:rPr>
            </w:pPr>
          </w:p>
          <w:p w14:paraId="5772B308" w14:textId="4E95B811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4D2BE09" w14:textId="2EE28B3F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50065BB2" w:rsidR="006F0803" w:rsidRPr="000F224A" w:rsidRDefault="006F0803" w:rsidP="008C1C35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Sutarties </w:t>
            </w:r>
            <w:r w:rsidRPr="000F224A">
              <w:rPr>
                <w:szCs w:val="24"/>
              </w:rPr>
              <w:t xml:space="preserve">kainos / įkainių peržiūrą (keitimą) ne anksčiau kaip po </w:t>
            </w:r>
            <w:r w:rsidR="000F224A" w:rsidRPr="000F224A">
              <w:rPr>
                <w:szCs w:val="24"/>
              </w:rPr>
              <w:t>12 mėn.</w:t>
            </w:r>
            <w:r w:rsidRPr="000F224A">
              <w:rPr>
                <w:szCs w:val="24"/>
              </w:rPr>
              <w:t xml:space="preserve"> nuo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Pr="000F224A">
              <w:rPr>
                <w:szCs w:val="24"/>
              </w:rPr>
              <w:t xml:space="preserve">5 </w:t>
            </w:r>
            <w:r>
              <w:rPr>
                <w:szCs w:val="24"/>
              </w:rPr>
              <w:t xml:space="preserve">procentus. </w:t>
            </w:r>
            <w:r w:rsidRPr="000F224A">
              <w:rPr>
                <w:szCs w:val="24"/>
              </w:rPr>
              <w:t xml:space="preserve">Sutarties kainos / įkainių peržiūra atliekama ne rečiau kaip kas </w:t>
            </w:r>
            <w:r w:rsidR="000F224A" w:rsidRPr="000F224A">
              <w:rPr>
                <w:szCs w:val="24"/>
              </w:rPr>
              <w:t>12</w:t>
            </w:r>
            <w:r w:rsidRPr="000F224A">
              <w:rPr>
                <w:szCs w:val="24"/>
              </w:rPr>
              <w:t xml:space="preserve"> </w:t>
            </w:r>
            <w:r w:rsidR="000F224A" w:rsidRPr="000F224A">
              <w:rPr>
                <w:szCs w:val="24"/>
              </w:rPr>
              <w:t>mėnesių</w:t>
            </w:r>
            <w:r w:rsidRPr="000F224A">
              <w:rPr>
                <w:szCs w:val="24"/>
              </w:rPr>
              <w:t>.</w:t>
            </w:r>
          </w:p>
          <w:p w14:paraId="02B9F6AF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>5.3.3.2. Sutarties k</w:t>
            </w:r>
            <w:r w:rsidRPr="000F224A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0F224A" w:rsidRDefault="006F0803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F224A">
              <w:rPr>
                <w:kern w:val="2"/>
                <w:szCs w:val="24"/>
              </w:rPr>
              <w:t xml:space="preserve">5.3.3.3. </w:t>
            </w:r>
            <w:r w:rsidRPr="000F224A">
              <w:rPr>
                <w:kern w:val="2"/>
                <w:szCs w:val="24"/>
                <w:shd w:val="clear" w:color="auto" w:fill="FFFFFF"/>
              </w:rPr>
              <w:t>Jeigu P</w:t>
            </w:r>
            <w:r w:rsidRPr="000F224A">
              <w:rPr>
                <w:szCs w:val="24"/>
              </w:rPr>
              <w:t>aslaugų teikimas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F224A">
              <w:rPr>
                <w:szCs w:val="24"/>
              </w:rPr>
              <w:t>aslaugų</w:t>
            </w:r>
            <w:r w:rsidRPr="000F224A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33F9A47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0F224A">
              <w:rPr>
                <w:kern w:val="2"/>
                <w:szCs w:val="24"/>
              </w:rPr>
              <w:t xml:space="preserve">.3.3.4. Atlikdamos Sutarties kainos / įkainių peržiūrą </w:t>
            </w:r>
            <w:r w:rsidRPr="000F224A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. Iš kitos Šalies </w:t>
            </w:r>
            <w:r w:rsidRPr="000F224A">
              <w:rPr>
                <w:kern w:val="2"/>
                <w:szCs w:val="24"/>
                <w:shd w:val="clear" w:color="auto" w:fill="FFFFFF"/>
              </w:rPr>
              <w:t>nereikalaujama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pateikti oficialaus Valstybės duomenų agentūros ar kitos institucijos išduoto dokumento ar patvirtinimo.</w:t>
            </w:r>
          </w:p>
          <w:p w14:paraId="4B4B2449" w14:textId="77777777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kainų pokytį (k), perskaičiuotą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>kainą / įkainius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perskaičiuotą Pradinės Sutarties vertę.</w:t>
            </w:r>
          </w:p>
          <w:p w14:paraId="1CBBD3F2" w14:textId="78542485" w:rsidR="006F0803" w:rsidRDefault="006F0803" w:rsidP="008C1C35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5.3.3.6. Nauja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kaina / įkainiai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6CBEB311" w14:textId="77777777" w:rsidR="006F0803" w:rsidRDefault="006F0803" w:rsidP="008C1C35">
            <w:pPr>
              <w:jc w:val="both"/>
              <w:rPr>
                <w:color w:val="000000"/>
                <w:szCs w:val="24"/>
              </w:rPr>
            </w:pPr>
          </w:p>
          <w:p w14:paraId="6AE8904E" w14:textId="1BBB5649" w:rsidR="006F0803" w:rsidRDefault="000321E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>
              <w:rPr>
                <w:kern w:val="2"/>
                <w:szCs w:val="24"/>
              </w:rPr>
              <w:t>, kur a –</w:t>
            </w:r>
            <w:r w:rsidR="006F0803" w:rsidRPr="00A02382">
              <w:rPr>
                <w:kern w:val="2"/>
                <w:szCs w:val="24"/>
              </w:rPr>
              <w:t>įkainis</w:t>
            </w:r>
            <w:r w:rsidR="006F0803">
              <w:rPr>
                <w:color w:val="FF0000"/>
                <w:kern w:val="2"/>
                <w:szCs w:val="24"/>
              </w:rPr>
              <w:t xml:space="preserve"> </w:t>
            </w:r>
            <w:r w:rsidR="006F0803">
              <w:rPr>
                <w:kern w:val="2"/>
                <w:szCs w:val="24"/>
              </w:rPr>
              <w:t>(</w:t>
            </w:r>
            <w:proofErr w:type="spellStart"/>
            <w:r w:rsidR="006F0803">
              <w:rPr>
                <w:kern w:val="2"/>
                <w:szCs w:val="24"/>
              </w:rPr>
              <w:t>Eur</w:t>
            </w:r>
            <w:proofErr w:type="spellEnd"/>
            <w:r w:rsidR="006F0803">
              <w:rPr>
                <w:kern w:val="2"/>
                <w:szCs w:val="24"/>
              </w:rPr>
              <w:t xml:space="preserve"> be PVM) (jei peržiūra jau buvo atlikta, tai po paskutinio perskaičiavimo)</w:t>
            </w:r>
          </w:p>
          <w:p w14:paraId="76F4E75C" w14:textId="2E85D682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  <w:vertAlign w:val="subscript"/>
              </w:rPr>
              <w:t>1</w:t>
            </w:r>
            <w:r>
              <w:rPr>
                <w:kern w:val="2"/>
                <w:szCs w:val="24"/>
              </w:rPr>
              <w:t xml:space="preserve"> – perskaičiuota (pakeista) </w:t>
            </w:r>
            <w:r w:rsidRPr="00A02382">
              <w:rPr>
                <w:kern w:val="2"/>
                <w:szCs w:val="24"/>
              </w:rPr>
              <w:t>įkainis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(</w:t>
            </w:r>
            <w:proofErr w:type="spellStart"/>
            <w:r>
              <w:rPr>
                <w:kern w:val="2"/>
                <w:szCs w:val="24"/>
              </w:rPr>
              <w:t>Eur</w:t>
            </w:r>
            <w:proofErr w:type="spellEnd"/>
            <w:r>
              <w:rPr>
                <w:kern w:val="2"/>
                <w:szCs w:val="24"/>
              </w:rPr>
              <w:t xml:space="preserve"> be PVM)</w:t>
            </w:r>
          </w:p>
          <w:p w14:paraId="2C5CAB56" w14:textId="27834004" w:rsidR="006F0803" w:rsidRDefault="006F0803" w:rsidP="008C1C35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r w:rsidRPr="00A02382">
              <w:rPr>
                <w:kern w:val="2"/>
                <w:szCs w:val="24"/>
              </w:rPr>
              <w:t>(bendrą „Vartojimo prekių ir paslaugų“)</w:t>
            </w:r>
            <w:r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8C1C35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3D0E34C7" w:rsidR="006F0803" w:rsidRDefault="006F0803" w:rsidP="008C1C35">
            <w:pPr>
              <w:jc w:val="both"/>
              <w:textAlignment w:val="baseline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proofErr w:type="spellEnd"/>
            <w:r>
              <w:rPr>
                <w:kern w:val="2"/>
              </w:rPr>
              <w:t xml:space="preserve"> – kreipimosi dėl </w:t>
            </w:r>
            <w:r w:rsidRPr="00A02382">
              <w:rPr>
                <w:kern w:val="2"/>
              </w:rPr>
              <w:t>įkainių</w:t>
            </w:r>
            <w:r>
              <w:rPr>
                <w:color w:val="FF0000"/>
                <w:kern w:val="2"/>
              </w:rPr>
              <w:t xml:space="preserve"> </w:t>
            </w:r>
            <w:r>
              <w:rPr>
                <w:kern w:val="2"/>
              </w:rPr>
              <w:t xml:space="preserve">peržiūros išsiuntimo kitai Šaliai dieną paskelbtas naujausias vartojimo prekių ir paslaugų indeksas </w:t>
            </w:r>
            <w:r w:rsidRPr="00A02382">
              <w:rPr>
                <w:kern w:val="2"/>
              </w:rPr>
              <w:t>(</w:t>
            </w:r>
            <w:r w:rsidR="00A02382" w:rsidRPr="00A02382">
              <w:rPr>
                <w:kern w:val="2"/>
              </w:rPr>
              <w:t>bendras</w:t>
            </w:r>
            <w:r w:rsidRPr="00A02382">
              <w:rPr>
                <w:kern w:val="2"/>
              </w:rPr>
              <w:t xml:space="preserve"> „Vartojimo prekių ir paslaugų“)</w:t>
            </w:r>
            <w:r>
              <w:rPr>
                <w:kern w:val="2"/>
              </w:rPr>
              <w:t>.</w:t>
            </w:r>
          </w:p>
          <w:p w14:paraId="5649539F" w14:textId="36B5303F" w:rsidR="006F0803" w:rsidRDefault="006F0803" w:rsidP="008C1C35">
            <w:pPr>
              <w:jc w:val="both"/>
            </w:pPr>
            <w:proofErr w:type="spellStart"/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pradžia</w:t>
            </w:r>
            <w:proofErr w:type="spellEnd"/>
            <w:r>
              <w:rPr>
                <w:kern w:val="2"/>
              </w:rPr>
              <w:t xml:space="preserve"> – laikotarpio pradžios datos (mėnesio) vartojimo prekių ir paslaugų indeksas </w:t>
            </w:r>
            <w:r w:rsidRPr="00A02382">
              <w:rPr>
                <w:kern w:val="2"/>
              </w:rPr>
              <w:t xml:space="preserve">(pasirinkti bendrą „Vartojimo prekių ir paslaugų“). </w:t>
            </w:r>
            <w:r>
              <w:rPr>
                <w:kern w:val="2"/>
              </w:rPr>
              <w:t>Pirmojo perskaičiavimo atveju laikotarpio pradžia (mėnuo) yra</w:t>
            </w:r>
            <w:r>
              <w:t xml:space="preserve"> </w:t>
            </w:r>
            <w:r w:rsidRPr="00A02382">
              <w:t>Sutarties įsigaliojimo dienos mėnuo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>.</w:t>
            </w:r>
            <w:r>
              <w:rPr>
                <w:kern w:val="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1822C8A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skaitmenų po kablelio tikslumu. Apskaičiuotas pokytis (k) tolimesniems skaičiavimams naudojamas suapvalinus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A02382">
              <w:rPr>
                <w:b/>
                <w:kern w:val="2"/>
                <w:szCs w:val="24"/>
                <w:shd w:val="clear" w:color="auto" w:fill="FFFFFF"/>
              </w:rPr>
              <w:t>dviejų</w:t>
            </w:r>
            <w:r>
              <w:rPr>
                <w:b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18500E39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69339EC2" w:rsidR="006F0803" w:rsidRDefault="006F0803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A02382">
              <w:rPr>
                <w:kern w:val="2"/>
                <w:szCs w:val="24"/>
                <w:shd w:val="clear" w:color="auto" w:fill="FFFFFF"/>
              </w:rPr>
              <w:t>10</w:t>
            </w:r>
            <w:r w:rsidR="00A02382" w:rsidRPr="00A02382">
              <w:rPr>
                <w:kern w:val="2"/>
                <w:szCs w:val="24"/>
                <w:shd w:val="clear" w:color="auto" w:fill="FFFFFF"/>
              </w:rPr>
              <w:t xml:space="preserve"> darbo dien</w:t>
            </w:r>
            <w:r w:rsidR="00A02382">
              <w:rPr>
                <w:kern w:val="2"/>
                <w:szCs w:val="24"/>
                <w:shd w:val="clear" w:color="auto" w:fill="FFFFFF"/>
              </w:rPr>
              <w:t>ų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A02382">
              <w:rPr>
                <w:kern w:val="2"/>
                <w:szCs w:val="24"/>
                <w:shd w:val="clear" w:color="auto" w:fill="FFFFFF"/>
              </w:rPr>
              <w:t xml:space="preserve">įkainius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gavimo dienos.</w:t>
            </w:r>
          </w:p>
          <w:p w14:paraId="38752C12" w14:textId="47B1F9B5" w:rsidR="006F0803" w:rsidRPr="00A02382" w:rsidRDefault="006F0803" w:rsidP="008C1C35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 xml:space="preserve">Susitarimu Šalys neturi teisės keisti procedūroje nurodytos tvarkos ar kitų Sutarties nuostatų, išskyrus, jei keitimas </w:t>
            </w:r>
            <w:r w:rsidR="00A02382">
              <w:rPr>
                <w:color w:val="000000"/>
                <w:kern w:val="2"/>
                <w:szCs w:val="24"/>
                <w:bdr w:val="none" w:sz="0" w:space="0" w:color="auto" w:frame="1"/>
              </w:rPr>
              <w:t>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027B83" w:rsidRDefault="00027B83">
            <w:pPr>
              <w:rPr>
                <w:kern w:val="2"/>
                <w:szCs w:val="24"/>
              </w:rPr>
            </w:pPr>
          </w:p>
          <w:p w14:paraId="61574C3A" w14:textId="511C835B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69E30049" w14:textId="77777777" w:rsidR="00027B83" w:rsidRDefault="00027B83">
            <w:pPr>
              <w:rPr>
                <w:kern w:val="2"/>
                <w:szCs w:val="24"/>
              </w:rPr>
            </w:pPr>
          </w:p>
          <w:p w14:paraId="448EF01F" w14:textId="77F2C81B" w:rsidR="00027B83" w:rsidRDefault="00027B83">
            <w:pPr>
              <w:rPr>
                <w:color w:val="FF0000"/>
                <w:kern w:val="2"/>
                <w:szCs w:val="24"/>
              </w:rPr>
            </w:pPr>
          </w:p>
          <w:p w14:paraId="3A9EBBEA" w14:textId="77777777" w:rsidR="00027B83" w:rsidRDefault="00027B83">
            <w:pPr>
              <w:rPr>
                <w:kern w:val="2"/>
                <w:szCs w:val="24"/>
              </w:rPr>
            </w:pPr>
          </w:p>
          <w:p w14:paraId="327A89C8" w14:textId="74FEBD3A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BAC5334" w14:textId="0FBB3998" w:rsidR="00027B83" w:rsidRPr="0065019F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A02382" w:rsidRPr="00A02382">
              <w:rPr>
                <w:kern w:val="2"/>
                <w:szCs w:val="24"/>
              </w:rPr>
              <w:t>30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1D00D9D2" w14:textId="1E652262" w:rsidR="00027B83" w:rsidRDefault="00A02382" w:rsidP="008C1C3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0FCD9E44" w14:textId="3C3F443A" w:rsidR="00027B83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02382">
              <w:rPr>
                <w:kern w:val="2"/>
                <w:szCs w:val="24"/>
                <w:shd w:val="clear" w:color="auto" w:fill="FFFFFF"/>
              </w:rPr>
              <w:t>1</w:t>
            </w:r>
            <w:r w:rsidR="000B0897" w:rsidRPr="00A02382">
              <w:rPr>
                <w:kern w:val="2"/>
                <w:szCs w:val="24"/>
                <w:shd w:val="clear" w:color="auto" w:fill="FFFFFF"/>
              </w:rPr>
              <w:t>) už įvykdytus Už</w:t>
            </w:r>
            <w:r>
              <w:rPr>
                <w:kern w:val="2"/>
                <w:szCs w:val="24"/>
                <w:shd w:val="clear" w:color="auto" w:fill="FFFFFF"/>
              </w:rPr>
              <w:t>sakymus mokama kartą per mėnesį.</w:t>
            </w:r>
          </w:p>
          <w:p w14:paraId="2E393D74" w14:textId="723955B7" w:rsidR="00027B83" w:rsidRPr="0065019F" w:rsidRDefault="00A02382" w:rsidP="008C1C3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Paslaugų teikėjas </w:t>
            </w:r>
            <w:r w:rsidRPr="00BC2679">
              <w:rPr>
                <w:kern w:val="2"/>
                <w:szCs w:val="24"/>
              </w:rPr>
              <w:t>P</w:t>
            </w:r>
            <w:r>
              <w:rPr>
                <w:kern w:val="2"/>
                <w:szCs w:val="24"/>
              </w:rPr>
              <w:t>aslaugų perdavimo-priėmimo aktą ir Sąskaitą</w:t>
            </w:r>
            <w:r w:rsidR="0065019F">
              <w:rPr>
                <w:kern w:val="2"/>
                <w:szCs w:val="24"/>
              </w:rPr>
              <w:t xml:space="preserve"> už einamą mėnesį turi išrašyti paskutinę mėnesio dieną ir pateikti Pirkėjui iki sekančio mėnesio 10 dienos.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CBCCC6B" w:rsidR="006F0803" w:rsidRPr="0065019F" w:rsidRDefault="0065019F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29016E23" w:rsidR="006F0803" w:rsidRDefault="0065019F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F0803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444567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6FD54D" w14:textId="31A05B71" w:rsidR="006F0803" w:rsidRDefault="006F0803" w:rsidP="006F0803">
            <w:pPr>
              <w:rPr>
                <w:szCs w:val="24"/>
              </w:rPr>
            </w:pP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42B7FA9" w:rsidR="006F0803" w:rsidRDefault="000321E3" w:rsidP="00632E82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įsipareigoja savo sąskaita ištaisyti Pirkėjo nustatytus paslaugų trūkumus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Pr="00632E82">
              <w:rPr>
                <w:b/>
                <w:szCs w:val="24"/>
              </w:rPr>
              <w:t>3 val.</w:t>
            </w:r>
            <w:r w:rsidRPr="00BC2679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nuo </w:t>
            </w:r>
            <w:r>
              <w:rPr>
                <w:kern w:val="2"/>
                <w:szCs w:val="24"/>
              </w:rPr>
              <w:t xml:space="preserve">pretenzijos </w:t>
            </w:r>
            <w:r>
              <w:rPr>
                <w:szCs w:val="24"/>
              </w:rPr>
              <w:t xml:space="preserve">pateikimo. </w:t>
            </w:r>
            <w:r w:rsidR="00632E82">
              <w:rPr>
                <w:kern w:val="2"/>
                <w:szCs w:val="24"/>
              </w:rPr>
              <w:t>Pretenzijos teikiamos</w:t>
            </w:r>
            <w:r w:rsidR="00632E82">
              <w:rPr>
                <w:kern w:val="2"/>
                <w:szCs w:val="24"/>
              </w:rPr>
              <w:t xml:space="preserve"> elektroniniu paštu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>), telefonu (</w:t>
            </w:r>
            <w:r w:rsidR="00632E82" w:rsidRPr="00BC2679">
              <w:rPr>
                <w:i/>
                <w:kern w:val="2"/>
                <w:szCs w:val="24"/>
              </w:rPr>
              <w:t>įrašyti</w:t>
            </w:r>
            <w:r w:rsidR="00632E82">
              <w:rPr>
                <w:kern w:val="2"/>
                <w:szCs w:val="24"/>
              </w:rPr>
              <w:t xml:space="preserve">) </w:t>
            </w:r>
            <w:r w:rsidR="00632E82">
              <w:rPr>
                <w:kern w:val="2"/>
                <w:szCs w:val="24"/>
              </w:rPr>
              <w:t>ir laikomos gautomis</w:t>
            </w:r>
            <w:r w:rsidR="00632E82">
              <w:rPr>
                <w:kern w:val="2"/>
                <w:szCs w:val="24"/>
              </w:rPr>
              <w:t xml:space="preserve"> </w:t>
            </w:r>
            <w:r w:rsidR="00632E82" w:rsidRPr="00BC2679">
              <w:rPr>
                <w:kern w:val="2"/>
                <w:szCs w:val="24"/>
              </w:rPr>
              <w:t xml:space="preserve">nedelsiant </w:t>
            </w:r>
            <w:r w:rsidR="00632E82">
              <w:rPr>
                <w:kern w:val="2"/>
                <w:szCs w:val="24"/>
              </w:rPr>
              <w:t xml:space="preserve"> nuo </w:t>
            </w:r>
            <w:r w:rsidR="00632E82">
              <w:rPr>
                <w:kern w:val="2"/>
                <w:szCs w:val="24"/>
              </w:rPr>
              <w:t>pretenzijos</w:t>
            </w:r>
            <w:bookmarkStart w:id="0" w:name="_GoBack"/>
            <w:bookmarkEnd w:id="0"/>
            <w:r w:rsidR="00632E82">
              <w:rPr>
                <w:kern w:val="2"/>
                <w:szCs w:val="24"/>
              </w:rPr>
              <w:t xml:space="preserve"> pateikimo.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783BA57D" w:rsidR="0065019F" w:rsidRDefault="006F0803" w:rsidP="0065019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49C3520" w14:textId="444D86E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 w:rsidP="008C1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44FB0770" w14:textId="77777777" w:rsidR="00027B83" w:rsidRDefault="000B0897" w:rsidP="008C1C3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 w:rsidP="008C1C35">
            <w:pPr>
              <w:jc w:val="both"/>
              <w:rPr>
                <w:kern w:val="2"/>
                <w:szCs w:val="24"/>
              </w:rPr>
            </w:pPr>
          </w:p>
          <w:p w14:paraId="10514FEF" w14:textId="77777777" w:rsidR="00027B83" w:rsidRDefault="000B0897" w:rsidP="008C1C35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0C64BDD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D80CD6E" w14:textId="76D343FA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</w:t>
            </w:r>
            <w:r w:rsidR="0065019F">
              <w:rPr>
                <w:kern w:val="2"/>
                <w:szCs w:val="24"/>
              </w:rPr>
              <w:t>nigiais, bauda).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17931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6A3C4961" w14:textId="38B4232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0D2B9CE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73A6E544" w:rsidR="00402199" w:rsidRPr="0065019F" w:rsidRDefault="00402199" w:rsidP="008C1C35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65019F">
              <w:rPr>
                <w:bCs/>
                <w:kern w:val="2"/>
                <w:szCs w:val="24"/>
              </w:rPr>
              <w:t>0,02 (dvi šimtosios) procento</w:t>
            </w:r>
            <w:r w:rsidRPr="0065019F">
              <w:rPr>
                <w:bCs/>
                <w:color w:val="4472C4"/>
                <w:kern w:val="2"/>
                <w:szCs w:val="24"/>
              </w:rPr>
              <w:t xml:space="preserve"> </w:t>
            </w:r>
            <w:r>
              <w:rPr>
                <w:bCs/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="0065019F" w:rsidRPr="0065019F">
              <w:rPr>
                <w:bCs/>
                <w:kern w:val="2"/>
                <w:szCs w:val="24"/>
              </w:rPr>
              <w:t>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081CC194" w:rsidR="00402199" w:rsidRDefault="00402199" w:rsidP="00392026">
            <w:pPr>
              <w:jc w:val="both"/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="00392026">
              <w:rPr>
                <w:color w:val="000000"/>
                <w:szCs w:val="24"/>
                <w:lang w:val="lt"/>
              </w:rPr>
              <w:t>valandos</w:t>
            </w:r>
            <w:r>
              <w:rPr>
                <w:color w:val="000000"/>
                <w:szCs w:val="24"/>
                <w:lang w:val="lt"/>
              </w:rPr>
              <w:t xml:space="preserve"> Tiekėjui skaičiuoja </w:t>
            </w:r>
            <w:r w:rsidRPr="0065019F">
              <w:rPr>
                <w:szCs w:val="24"/>
                <w:lang w:val="lt"/>
              </w:rPr>
              <w:t xml:space="preserve">0,02 (dvi šimtosios) </w:t>
            </w:r>
            <w:r w:rsidRPr="0065019F">
              <w:rPr>
                <w:szCs w:val="24"/>
                <w:lang w:val="lt"/>
              </w:rPr>
              <w:lastRenderedPageBreak/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="00392026">
              <w:rPr>
                <w:szCs w:val="24"/>
                <w:lang w:val="lt"/>
              </w:rPr>
              <w:t>valandą</w:t>
            </w:r>
            <w:r>
              <w:rPr>
                <w:color w:val="FF0000"/>
                <w:szCs w:val="24"/>
                <w:lang w:val="lt"/>
              </w:rPr>
              <w:t xml:space="preserve"> 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66025186" w14:textId="59C47FBC" w:rsidR="00402199" w:rsidRDefault="00402199" w:rsidP="00392026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392026">
              <w:rPr>
                <w:color w:val="000000"/>
                <w:szCs w:val="24"/>
                <w:lang w:val="lt"/>
              </w:rPr>
              <w:t>7.4.1.2</w:t>
            </w:r>
            <w:r>
              <w:rPr>
                <w:color w:val="000000"/>
                <w:szCs w:val="24"/>
                <w:lang w:val="lt"/>
              </w:rPr>
              <w:t xml:space="preserve"> papunktį, Pirkėjas nuo kitos nei nustatytas terminas dienos Tiekėjui skaičiuoja </w:t>
            </w:r>
            <w:r w:rsidRPr="00392026">
              <w:rPr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392026">
              <w:rPr>
                <w:szCs w:val="24"/>
                <w:lang w:val="lt"/>
              </w:rPr>
              <w:t>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0E6DFBC8" w14:textId="3340ED45" w:rsidR="00402199" w:rsidRDefault="00402199" w:rsidP="00392026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65019F" w:rsidRPr="0065019F">
              <w:rPr>
                <w:kern w:val="2"/>
              </w:rPr>
              <w:t>10 darbo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C4A2705" w14:textId="18DC7308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mokama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65019F">
              <w:rPr>
                <w:bCs/>
                <w:kern w:val="2"/>
                <w:szCs w:val="24"/>
              </w:rPr>
              <w:t>Eur</w:t>
            </w:r>
            <w:proofErr w:type="spellEnd"/>
            <w:r w:rsidR="0065019F">
              <w:rPr>
                <w:bCs/>
                <w:kern w:val="2"/>
                <w:szCs w:val="24"/>
              </w:rPr>
              <w:t xml:space="preserve"> dydžio bauda.</w:t>
            </w:r>
          </w:p>
          <w:p w14:paraId="03C7C256" w14:textId="162D615C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9.3.2. </w:t>
            </w:r>
            <w:r>
              <w:rPr>
                <w:bCs/>
                <w:szCs w:val="24"/>
              </w:rPr>
              <w:t>Nepagrįstai nutraukus Sutarties vykdymą ne Sutartyje nustatyta tvarka, mokama</w:t>
            </w:r>
            <w:r>
              <w:rPr>
                <w:bCs/>
                <w:kern w:val="2"/>
                <w:szCs w:val="24"/>
              </w:rPr>
              <w:t xml:space="preserve"> </w:t>
            </w:r>
            <w:r w:rsidR="0065019F" w:rsidRPr="0065019F">
              <w:rPr>
                <w:bCs/>
                <w:kern w:val="2"/>
                <w:szCs w:val="24"/>
              </w:rPr>
              <w:t>5000,00</w:t>
            </w:r>
            <w:r w:rsidRPr="0065019F">
              <w:rPr>
                <w:bCs/>
                <w:kern w:val="2"/>
                <w:szCs w:val="24"/>
              </w:rPr>
              <w:t xml:space="preserve"> </w:t>
            </w:r>
            <w:proofErr w:type="spellStart"/>
            <w:r>
              <w:rPr>
                <w:bCs/>
                <w:kern w:val="2"/>
                <w:szCs w:val="24"/>
              </w:rPr>
              <w:t>Eur</w:t>
            </w:r>
            <w:proofErr w:type="spellEnd"/>
            <w:r>
              <w:rPr>
                <w:bCs/>
                <w:kern w:val="2"/>
                <w:szCs w:val="24"/>
              </w:rPr>
              <w:t xml:space="preserve"> dydžio bauda.</w:t>
            </w:r>
          </w:p>
          <w:p w14:paraId="7CBFE0C7" w14:textId="52AF6C8A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55BD7631" w:rsidR="00402199" w:rsidRDefault="008F7218" w:rsidP="008F7218">
            <w:pPr>
              <w:rPr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500</w:t>
            </w:r>
            <w:r w:rsidR="00CD71ED">
              <w:rPr>
                <w:bCs/>
                <w:kern w:val="2"/>
                <w:szCs w:val="24"/>
              </w:rPr>
              <w:t xml:space="preserve"> </w:t>
            </w:r>
            <w:proofErr w:type="spellStart"/>
            <w:r w:rsidR="00402199">
              <w:rPr>
                <w:bCs/>
                <w:kern w:val="2"/>
                <w:szCs w:val="24"/>
              </w:rPr>
              <w:t>Eur</w:t>
            </w:r>
            <w:proofErr w:type="spellEnd"/>
            <w:r w:rsidR="00402199">
              <w:rPr>
                <w:bCs/>
                <w:kern w:val="2"/>
                <w:szCs w:val="24"/>
              </w:rPr>
              <w:t xml:space="preserve"> </w:t>
            </w:r>
            <w:r w:rsidR="00402199" w:rsidRPr="00CD71ED">
              <w:rPr>
                <w:bCs/>
                <w:kern w:val="2"/>
                <w:szCs w:val="24"/>
              </w:rPr>
              <w:t>(</w:t>
            </w:r>
            <w:r>
              <w:rPr>
                <w:bCs/>
                <w:kern w:val="2"/>
                <w:szCs w:val="24"/>
              </w:rPr>
              <w:t>penki šimtai</w:t>
            </w:r>
            <w:r w:rsidR="00CD71ED" w:rsidRPr="00CD71ED">
              <w:rPr>
                <w:bCs/>
                <w:kern w:val="2"/>
                <w:szCs w:val="24"/>
              </w:rPr>
              <w:t xml:space="preserve"> eurų</w:t>
            </w:r>
            <w:r w:rsidR="00402199" w:rsidRPr="00CD71ED">
              <w:rPr>
                <w:bCs/>
                <w:kern w:val="2"/>
                <w:szCs w:val="24"/>
              </w:rPr>
              <w:t>).</w:t>
            </w: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FD5FEE5" w:rsidR="00402199" w:rsidRDefault="008F7218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500 </w:t>
            </w:r>
            <w:proofErr w:type="spellStart"/>
            <w:r>
              <w:rPr>
                <w:bCs/>
                <w:color w:val="000000"/>
                <w:kern w:val="2"/>
                <w:szCs w:val="24"/>
              </w:rPr>
              <w:t>Eur</w:t>
            </w:r>
            <w:proofErr w:type="spellEnd"/>
            <w:r>
              <w:rPr>
                <w:bCs/>
                <w:color w:val="000000"/>
                <w:kern w:val="2"/>
                <w:szCs w:val="24"/>
              </w:rPr>
              <w:t xml:space="preserve">  (penki šimtai eurų) bauda dėl aplinkosauginių kriterijų, nustatytų Sutarties 13.1 punkte</w:t>
            </w:r>
            <w:r w:rsidR="00392026">
              <w:rPr>
                <w:bCs/>
                <w:color w:val="000000"/>
                <w:kern w:val="2"/>
                <w:szCs w:val="24"/>
              </w:rPr>
              <w:t>, nesilaikymo.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C2BA07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39236619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86B306D" w:rsidR="00CD71ED" w:rsidRDefault="00402199" w:rsidP="00CD71ED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2DF6740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CD71ED">
        <w:trPr>
          <w:trHeight w:val="119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0DB872D4" w:rsidR="00402199" w:rsidRPr="00CD71ED" w:rsidRDefault="00CD71ED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9.9. Tiekėjui taikoma bauda dėl Pirkėjo simbolių, pavadinimo ir ženklo </w:t>
            </w:r>
            <w:r>
              <w:rPr>
                <w:b/>
                <w:szCs w:val="24"/>
              </w:rPr>
              <w:lastRenderedPageBreak/>
              <w:t>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lastRenderedPageBreak/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65E18F0" w:rsidR="00402199" w:rsidRPr="00D65292" w:rsidRDefault="00D65292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8569525" w14:textId="6590D20C" w:rsidR="00B51808" w:rsidRPr="009E5442" w:rsidRDefault="00B51808" w:rsidP="00B518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Tiekėjo</w:t>
            </w:r>
            <w:r w:rsidRPr="009E5442">
              <w:rPr>
                <w:kern w:val="2"/>
                <w:szCs w:val="24"/>
              </w:rPr>
              <w:t xml:space="preserve"> prisiimtų įsipar</w:t>
            </w:r>
            <w:r>
              <w:rPr>
                <w:kern w:val="2"/>
                <w:szCs w:val="24"/>
              </w:rPr>
              <w:t>eigojimų vykdymas už Sutartyje nustatytus</w:t>
            </w:r>
            <w:r w:rsidRPr="009E5442">
              <w:rPr>
                <w:kern w:val="2"/>
                <w:szCs w:val="24"/>
              </w:rPr>
              <w:t xml:space="preserve"> Sutarties </w:t>
            </w:r>
            <w:r>
              <w:rPr>
                <w:kern w:val="2"/>
                <w:szCs w:val="24"/>
              </w:rPr>
              <w:t>įkainius</w:t>
            </w:r>
            <w:r w:rsidRPr="009E5442">
              <w:rPr>
                <w:kern w:val="2"/>
                <w:szCs w:val="24"/>
              </w:rPr>
              <w:t>;</w:t>
            </w:r>
          </w:p>
          <w:p w14:paraId="42AD7D14" w14:textId="77777777" w:rsidR="00FF2DCC" w:rsidRDefault="00B51808" w:rsidP="00FF2DCC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D66FD">
              <w:rPr>
                <w:rFonts w:eastAsia="Arial"/>
                <w:kern w:val="2"/>
                <w:szCs w:val="24"/>
              </w:rPr>
              <w:t>1</w:t>
            </w:r>
            <w:r>
              <w:rPr>
                <w:rFonts w:eastAsia="Arial"/>
                <w:kern w:val="2"/>
                <w:szCs w:val="24"/>
              </w:rPr>
              <w:t>0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1</w:t>
            </w:r>
            <w:r w:rsidRPr="002D66FD">
              <w:rPr>
                <w:rFonts w:eastAsia="Arial"/>
                <w:kern w:val="2"/>
                <w:szCs w:val="24"/>
              </w:rPr>
              <w:t>.</w:t>
            </w:r>
            <w:r>
              <w:rPr>
                <w:rFonts w:eastAsia="Arial"/>
                <w:kern w:val="2"/>
                <w:szCs w:val="24"/>
              </w:rPr>
              <w:t>2</w:t>
            </w:r>
            <w:r w:rsidRPr="002D66FD">
              <w:rPr>
                <w:rFonts w:eastAsia="Arial"/>
                <w:kern w:val="2"/>
                <w:szCs w:val="24"/>
              </w:rPr>
              <w:t xml:space="preserve">. </w:t>
            </w:r>
            <w:r>
              <w:rPr>
                <w:rFonts w:eastAsia="Arial"/>
                <w:kern w:val="2"/>
                <w:szCs w:val="24"/>
              </w:rPr>
              <w:t>Sutarties 4.1 punkte nustatytas</w:t>
            </w:r>
            <w:r w:rsidRPr="002D66FD">
              <w:rPr>
                <w:rFonts w:eastAsia="Arial"/>
                <w:kern w:val="2"/>
                <w:szCs w:val="2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>Paslaugų teikimo terminas</w:t>
            </w:r>
            <w:r w:rsidR="00FF2DCC">
              <w:rPr>
                <w:rFonts w:eastAsia="Arial"/>
                <w:kern w:val="2"/>
                <w:szCs w:val="24"/>
              </w:rPr>
              <w:t>.</w:t>
            </w:r>
          </w:p>
          <w:p w14:paraId="1D8F5F42" w14:textId="77777777" w:rsidR="00FF2DCC" w:rsidRPr="00787964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szCs w:val="24"/>
              </w:rPr>
              <w:t>10.1.3. Paslaugų teikimas pagal Techninėje specifikacijoje ir jos prieduose, kuri yra neatsiejama šios Sutarties dalis, nurodytus reikalavimus;</w:t>
            </w:r>
          </w:p>
          <w:p w14:paraId="1AD3CD3A" w14:textId="26419AEC" w:rsidR="00402199" w:rsidRPr="00FF2DCC" w:rsidRDefault="00FF2DCC" w:rsidP="00FF2DCC">
            <w:pPr>
              <w:jc w:val="both"/>
              <w:rPr>
                <w:szCs w:val="24"/>
              </w:rPr>
            </w:pPr>
            <w:r w:rsidRPr="00787964">
              <w:rPr>
                <w:iCs/>
                <w:szCs w:val="24"/>
              </w:rPr>
              <w:t xml:space="preserve">10.1.4. </w:t>
            </w:r>
            <w:r w:rsidRPr="00787964">
              <w:rPr>
                <w:szCs w:val="24"/>
              </w:rPr>
              <w:t xml:space="preserve">savo sąskaita ištaisyti Užsakovo nustatytus paslaugų </w:t>
            </w:r>
            <w:r>
              <w:rPr>
                <w:szCs w:val="24"/>
              </w:rPr>
              <w:t>trūkumus.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46B2F8CE" w:rsidR="00402199" w:rsidRPr="00B51808" w:rsidRDefault="004265B8" w:rsidP="00D65292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>
              <w:rPr>
                <w:color w:val="4471C4"/>
                <w:lang w:val="lt"/>
              </w:rPr>
              <w:t xml:space="preserve"> </w:t>
            </w:r>
            <w:r w:rsidRPr="004265B8">
              <w:rPr>
                <w:lang w:val="lt"/>
              </w:rPr>
              <w:t xml:space="preserve">jeigu </w:t>
            </w:r>
            <w:r>
              <w:t>tiekėjas</w:t>
            </w:r>
            <w:r w:rsidRPr="004265B8">
              <w:t xml:space="preserve"> uždelsi</w:t>
            </w:r>
            <w:r>
              <w:t>a</w:t>
            </w:r>
            <w:r w:rsidRPr="004265B8">
              <w:t xml:space="preserve"> suteikti paslaugas daugiau ne </w:t>
            </w:r>
            <w:r w:rsidRPr="004265B8">
              <w:rPr>
                <w:lang w:val="lt"/>
              </w:rPr>
              <w:t xml:space="preserve">5 valandas nuo </w:t>
            </w:r>
            <w:r w:rsidRPr="004265B8">
              <w:rPr>
                <w:szCs w:val="24"/>
              </w:rPr>
              <w:t xml:space="preserve">Užsakymo </w:t>
            </w:r>
            <w:r>
              <w:rPr>
                <w:szCs w:val="24"/>
              </w:rPr>
              <w:t>pateikimo</w:t>
            </w:r>
            <w:r>
              <w:rPr>
                <w:color w:val="4471C4"/>
              </w:rPr>
              <w:t xml:space="preserve"> </w:t>
            </w:r>
            <w:r>
              <w:rPr>
                <w:rFonts w:eastAsia="Arial"/>
                <w:kern w:val="2"/>
                <w:szCs w:val="24"/>
              </w:rPr>
              <w:t xml:space="preserve">3 (tris) kartus iš eilės arba </w:t>
            </w:r>
            <w:r w:rsidRPr="002D66FD">
              <w:rPr>
                <w:rFonts w:eastAsia="Arial"/>
                <w:kern w:val="2"/>
                <w:szCs w:val="24"/>
              </w:rPr>
              <w:t>vėluoja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D65292">
              <w:rPr>
                <w:rFonts w:eastAsia="Arial"/>
                <w:kern w:val="2"/>
                <w:szCs w:val="24"/>
              </w:rPr>
              <w:t>suteikti paslaugas daugiau nei 48</w:t>
            </w:r>
            <w:r>
              <w:rPr>
                <w:rFonts w:eastAsia="Arial"/>
                <w:kern w:val="2"/>
                <w:szCs w:val="24"/>
              </w:rPr>
              <w:t xml:space="preserve"> </w:t>
            </w:r>
            <w:r w:rsidR="00B51808">
              <w:rPr>
                <w:rFonts w:eastAsia="Arial"/>
                <w:kern w:val="2"/>
                <w:szCs w:val="24"/>
              </w:rPr>
              <w:t>valandas.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1679D0BE" w:rsidR="00027B83" w:rsidRDefault="000B0897" w:rsidP="003920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(antra) </w:t>
            </w:r>
            <w:r w:rsidR="00D65292" w:rsidRPr="00D65292">
              <w:rPr>
                <w:kern w:val="2"/>
                <w:szCs w:val="24"/>
              </w:rPr>
              <w:t>ir įsigalioja nuo (įrašyti pagal pirkimo dalį)</w:t>
            </w:r>
            <w:r>
              <w:rPr>
                <w:kern w:val="2"/>
                <w:szCs w:val="24"/>
              </w:rPr>
              <w:t>.</w:t>
            </w:r>
          </w:p>
          <w:p w14:paraId="7396F7FD" w14:textId="2E382FDC" w:rsidR="00027B83" w:rsidRDefault="000B0897" w:rsidP="0039202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D65292" w:rsidRPr="00D65292">
              <w:rPr>
                <w:kern w:val="2"/>
                <w:szCs w:val="24"/>
              </w:rPr>
              <w:t>12 mėn</w:t>
            </w:r>
            <w:r w:rsidRPr="00D65292"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105533D0" w14:textId="6A29878E" w:rsidR="00402199" w:rsidRPr="00D65292" w:rsidRDefault="00402199" w:rsidP="00D65292">
            <w:pPr>
              <w:jc w:val="both"/>
              <w:rPr>
                <w:kern w:val="2"/>
                <w:szCs w:val="24"/>
              </w:rPr>
            </w:pPr>
            <w:r w:rsidRPr="00D65292">
              <w:rPr>
                <w:kern w:val="2"/>
                <w:szCs w:val="24"/>
              </w:rPr>
              <w:t xml:space="preserve">Šalių abipusiu rašytiniu Susitarimu Sutartis tomis pačiomis sąlygomis </w:t>
            </w:r>
            <w:r w:rsidR="00D65292" w:rsidRPr="00D65292">
              <w:rPr>
                <w:szCs w:val="24"/>
              </w:rPr>
              <w:t>nedidinant Sutarties kainos</w:t>
            </w:r>
            <w:r w:rsidRPr="00D65292">
              <w:rPr>
                <w:szCs w:val="24"/>
              </w:rPr>
              <w:t xml:space="preserve"> </w:t>
            </w:r>
            <w:r w:rsidRPr="00D65292">
              <w:rPr>
                <w:kern w:val="2"/>
                <w:szCs w:val="24"/>
              </w:rPr>
              <w:t xml:space="preserve">gali būti pratęsta </w:t>
            </w:r>
            <w:r w:rsidR="00D65292" w:rsidRPr="00D65292">
              <w:rPr>
                <w:kern w:val="2"/>
                <w:szCs w:val="24"/>
              </w:rPr>
              <w:t>2</w:t>
            </w:r>
            <w:r w:rsidRPr="00D65292">
              <w:rPr>
                <w:kern w:val="2"/>
                <w:szCs w:val="24"/>
              </w:rPr>
              <w:t xml:space="preserve"> (</w:t>
            </w:r>
            <w:r w:rsidR="00D65292" w:rsidRPr="00D65292">
              <w:rPr>
                <w:kern w:val="2"/>
                <w:szCs w:val="24"/>
              </w:rPr>
              <w:t>du) kartus po</w:t>
            </w:r>
            <w:r w:rsidRPr="00D65292">
              <w:rPr>
                <w:kern w:val="2"/>
                <w:szCs w:val="24"/>
              </w:rPr>
              <w:t xml:space="preserve"> 12 (dvylikai) mėnesių, jeigu yra išlikęs poreikis ir esant šiai (šioms) aplinkybėms:</w:t>
            </w:r>
          </w:p>
          <w:p w14:paraId="2FB17B65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Calibri"/>
                <w:szCs w:val="24"/>
              </w:rPr>
              <w:t>11.2.1.</w:t>
            </w:r>
            <w:r w:rsidRPr="00D65292">
              <w:rPr>
                <w:rFonts w:eastAsia="Arial"/>
                <w:szCs w:val="24"/>
              </w:rPr>
              <w:t xml:space="preserve"> Pirkėjas neišpirko Paslaugų pagal Sutartį ir nėra išnaudota Sutarties kaina;</w:t>
            </w:r>
          </w:p>
          <w:p w14:paraId="46D79A72" w14:textId="77777777" w:rsidR="00402199" w:rsidRPr="00D65292" w:rsidRDefault="00402199" w:rsidP="00D65292">
            <w:pPr>
              <w:jc w:val="both"/>
              <w:rPr>
                <w:rFonts w:eastAsia="Arial"/>
                <w:szCs w:val="24"/>
              </w:rPr>
            </w:pPr>
            <w:r w:rsidRPr="00D65292">
              <w:rPr>
                <w:rFonts w:eastAsia="Arial"/>
                <w:szCs w:val="24"/>
              </w:rPr>
              <w:t>11.2.2. Paslaugoms skiriamas finansavimas einamiesiems kalendoriniams metams;</w:t>
            </w:r>
          </w:p>
          <w:p w14:paraId="782060E8" w14:textId="0239E547" w:rsidR="00402199" w:rsidRPr="00D65292" w:rsidRDefault="00402199" w:rsidP="00D65292">
            <w:pPr>
              <w:jc w:val="both"/>
              <w:rPr>
                <w:rFonts w:eastAsia="Calibri"/>
                <w:color w:val="FF0000"/>
                <w:szCs w:val="24"/>
              </w:rPr>
            </w:pPr>
            <w:r w:rsidRPr="00D65292">
              <w:rPr>
                <w:rFonts w:eastAsia="Calibri"/>
                <w:szCs w:val="24"/>
              </w:rPr>
              <w:t>11.2.</w:t>
            </w:r>
            <w:r w:rsidR="00D65292" w:rsidRPr="00D65292">
              <w:rPr>
                <w:rFonts w:eastAsia="Calibri"/>
                <w:szCs w:val="24"/>
              </w:rPr>
              <w:t>3</w:t>
            </w:r>
            <w:r w:rsidRPr="00D65292">
              <w:rPr>
                <w:rFonts w:eastAsia="Calibri"/>
                <w:szCs w:val="24"/>
              </w:rPr>
              <w:t xml:space="preserve">. </w:t>
            </w:r>
            <w:r w:rsidR="00D65292" w:rsidRPr="00D65292">
              <w:rPr>
                <w:rFonts w:eastAsia="Calibri"/>
                <w:szCs w:val="24"/>
              </w:rPr>
              <w:t>Paslaugos suteiktos be trūkumų.</w:t>
            </w: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843EB1B" w:rsidR="00027B83" w:rsidRPr="00FF2DCC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EA7601" w:rsidR="00402199" w:rsidRPr="00FF2DCC" w:rsidRDefault="00402199" w:rsidP="00402199">
            <w:pPr>
              <w:rPr>
                <w:kern w:val="2"/>
                <w:szCs w:val="24"/>
              </w:rPr>
            </w:pPr>
            <w:r w:rsidRPr="00FF2DCC">
              <w:rPr>
                <w:kern w:val="2"/>
                <w:szCs w:val="24"/>
              </w:rPr>
              <w:t>12.2.1. jeigu Tiekėjas nevykdo prisiimtų įsipa</w:t>
            </w:r>
            <w:r w:rsidR="00D65292" w:rsidRPr="00FF2DCC">
              <w:rPr>
                <w:kern w:val="2"/>
                <w:szCs w:val="24"/>
              </w:rPr>
              <w:t>reigojimų už Sutartyje nustatytus</w:t>
            </w:r>
            <w:r w:rsidRPr="00FF2DCC">
              <w:rPr>
                <w:kern w:val="2"/>
                <w:szCs w:val="24"/>
              </w:rPr>
              <w:t xml:space="preserve"> Sutarties įkainius;</w:t>
            </w:r>
          </w:p>
          <w:p w14:paraId="59D7E224" w14:textId="2D734361" w:rsidR="00402199" w:rsidRPr="00FF2DCC" w:rsidRDefault="00FF2DCC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12.2.2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iš eilės arba vėluoja suteikti Paslaugas daugiau nei </w:t>
            </w:r>
            <w:r w:rsidR="00D65292" w:rsidRPr="00FF2DCC">
              <w:rPr>
                <w:rFonts w:eastAsia="Arial"/>
                <w:kern w:val="2"/>
                <w:szCs w:val="24"/>
                <w:lang w:val="lt"/>
              </w:rPr>
              <w:t>48 val.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4A0B73D1" w14:textId="5DF3F3FB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53FF61AC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lastRenderedPageBreak/>
              <w:t>12.2.4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500EBA2" w:rsidR="00402199" w:rsidRPr="00FF2DCC" w:rsidRDefault="00FF2DCC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12.2.5. Tiekėjas daugiau kaip 3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 (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tris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 xml:space="preserve">) kartus suteikia Paslaugas, </w:t>
            </w:r>
            <w:r w:rsidRPr="00EC2A65">
              <w:rPr>
                <w:rFonts w:eastAsia="Arial"/>
                <w:kern w:val="2"/>
                <w:szCs w:val="24"/>
                <w:lang w:val="lt"/>
              </w:rPr>
              <w:t>kurios neatitinka Sutartyje, Techninėje specifikacijoje ir (ar) įstatymuose nustatytų reikalavimų Paslaugoms</w:t>
            </w:r>
            <w:r w:rsidR="00402199" w:rsidRPr="00FF2DCC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019B64" w14:textId="055CB08D" w:rsidR="00402199" w:rsidRPr="00FF2DCC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FF2DCC">
              <w:rPr>
                <w:rFonts w:eastAsia="Arial"/>
                <w:kern w:val="2"/>
                <w:szCs w:val="24"/>
                <w:lang w:val="lt"/>
              </w:rPr>
              <w:t>1</w:t>
            </w:r>
            <w:r w:rsidR="00FF2DCC" w:rsidRPr="00FF2DCC">
              <w:rPr>
                <w:rFonts w:eastAsia="Arial"/>
                <w:kern w:val="2"/>
                <w:szCs w:val="24"/>
                <w:lang w:val="lt"/>
              </w:rPr>
              <w:t>2.2.6</w:t>
            </w:r>
            <w:r w:rsidRPr="00FF2DCC">
              <w:rPr>
                <w:rFonts w:eastAsia="Arial"/>
                <w:kern w:val="2"/>
                <w:szCs w:val="24"/>
                <w:lang w:val="lt"/>
              </w:rPr>
              <w:t>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7597004" w14:textId="5CAF9360" w:rsidR="00027B83" w:rsidRDefault="000B0897" w:rsidP="00FF2DCC">
            <w:pPr>
              <w:jc w:val="both"/>
              <w:rPr>
                <w:szCs w:val="24"/>
              </w:rPr>
            </w:pPr>
            <w:r w:rsidRPr="00FF2DCC">
              <w:rPr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FF2DCC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FF2DCC">
              <w:rPr>
                <w:szCs w:val="24"/>
              </w:rPr>
              <w:t>4.3</w:t>
            </w:r>
            <w:r w:rsidR="00FF2DCC" w:rsidRPr="005C08C6">
              <w:rPr>
                <w:szCs w:val="24"/>
              </w:rPr>
              <w:t xml:space="preserve"> </w:t>
            </w:r>
            <w:r w:rsidR="008F7218">
              <w:rPr>
                <w:szCs w:val="24"/>
              </w:rPr>
              <w:t>punktu:</w:t>
            </w:r>
          </w:p>
          <w:p w14:paraId="5E4DCE51" w14:textId="77777777" w:rsidR="008F7218" w:rsidRDefault="008F7218" w:rsidP="008F7218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rFonts w:eastAsia="Arial"/>
                <w:szCs w:val="24"/>
              </w:rPr>
              <w:t xml:space="preserve">Tiekėjas </w:t>
            </w:r>
            <w:r>
              <w:rPr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 xml:space="preserve">aplinkos apsaugos vadybos sistemos reikalavimų pagal standartą LST EN ISO 14001 arba EMAS ar kitus aplinkos apsaugos vadybos standartus, pagrįstus atitinkamais Europos arba tarptautinių standartizacijos organizacijų priimtais standartais,  arba 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>lygiaverčių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 xml:space="preserve"> aplinkos apsaug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>os vadybos užtikrinimo priemonių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>: veiksmingos gyvūnijos ir augalijos apsaugos užtikrinimas; kenksmingų atliekų ir pavojingų cheminių medžiagų nuotėkio, galinčio pakenkti aplinkai, prevencija; skleidžiamo triukšmo ir eismo spūsčių mažini</w:t>
            </w:r>
            <w:r>
              <w:rPr>
                <w:rStyle w:val="c2"/>
                <w:color w:val="000000"/>
                <w:szCs w:val="24"/>
                <w:shd w:val="clear" w:color="auto" w:fill="FFFFFF"/>
              </w:rPr>
              <w:t xml:space="preserve">mas </w:t>
            </w:r>
            <w:r w:rsidRPr="00916C1B">
              <w:rPr>
                <w:rStyle w:val="c2"/>
                <w:color w:val="000000"/>
                <w:szCs w:val="24"/>
                <w:shd w:val="clear" w:color="auto" w:fill="FFFFFF"/>
              </w:rPr>
              <w:t>ir kt.</w:t>
            </w:r>
            <w:r>
              <w:t xml:space="preserve"> </w:t>
            </w:r>
            <w:r>
              <w:rPr>
                <w:szCs w:val="24"/>
                <w:lang w:eastAsia="lt-LT"/>
              </w:rPr>
              <w:t xml:space="preserve">privalo laikytis visos Sutarties galiojimo metu ir, Užsakovui pareikalavus, pateikti </w:t>
            </w:r>
            <w:proofErr w:type="spellStart"/>
            <w:r>
              <w:rPr>
                <w:szCs w:val="24"/>
                <w:lang w:eastAsia="lt-LT"/>
              </w:rPr>
              <w:t>įrodymus</w:t>
            </w:r>
            <w:proofErr w:type="spellEnd"/>
            <w:r>
              <w:rPr>
                <w:szCs w:val="24"/>
                <w:lang w:eastAsia="lt-LT"/>
              </w:rPr>
              <w:t>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3F14B69B" w14:textId="2447C758" w:rsidR="00027B83" w:rsidRPr="008F7218" w:rsidRDefault="000B0897" w:rsidP="008F7218">
            <w:pPr>
              <w:jc w:val="both"/>
              <w:rPr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028AF06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C9CC76E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3F1F2BEC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0F4D6BF" w:rsidR="00027B83" w:rsidRPr="00392026" w:rsidRDefault="00392026" w:rsidP="00392026">
            <w:pPr>
              <w:jc w:val="both"/>
              <w:rPr>
                <w:kern w:val="2"/>
                <w:szCs w:val="24"/>
              </w:rPr>
            </w:pPr>
            <w:r w:rsidRPr="00392026">
              <w:rPr>
                <w:kern w:val="2"/>
                <w:szCs w:val="24"/>
              </w:rPr>
              <w:t>Sutarties vykdymui pasitelkiami ūkio subjektai (subtiekėjai) ir (ar) specialistai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22D1F" w14:textId="77777777" w:rsidR="000321E3" w:rsidRDefault="000321E3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548A97C" w14:textId="77777777" w:rsidR="000321E3" w:rsidRDefault="000321E3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202FEF1E" w14:textId="77777777" w:rsidR="000321E3" w:rsidRDefault="00032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8A552" w14:textId="77777777" w:rsidR="000321E3" w:rsidRDefault="000321E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5479" w14:textId="77777777" w:rsidR="000321E3" w:rsidRDefault="000321E3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53EB345" w14:textId="77777777" w:rsidR="000321E3" w:rsidRDefault="000321E3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78C754D4" w14:textId="77777777" w:rsidR="000321E3" w:rsidRDefault="000321E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BAEB7" w14:textId="64B14F6E" w:rsidR="000321E3" w:rsidRDefault="000321E3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632E82">
      <w:rPr>
        <w:rFonts w:ascii="Arial" w:eastAsia="Arial" w:hAnsi="Arial" w:cs="Arial"/>
        <w:noProof/>
        <w:sz w:val="18"/>
        <w:szCs w:val="18"/>
      </w:rPr>
      <w:t>9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321E3" w:rsidRDefault="000321E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27B83"/>
    <w:rsid w:val="000321E3"/>
    <w:rsid w:val="000B0897"/>
    <w:rsid w:val="000F224A"/>
    <w:rsid w:val="002B1201"/>
    <w:rsid w:val="00392026"/>
    <w:rsid w:val="00402199"/>
    <w:rsid w:val="004265B8"/>
    <w:rsid w:val="00545279"/>
    <w:rsid w:val="00632E82"/>
    <w:rsid w:val="0065019F"/>
    <w:rsid w:val="006C79AA"/>
    <w:rsid w:val="006F0803"/>
    <w:rsid w:val="006F5143"/>
    <w:rsid w:val="00745D97"/>
    <w:rsid w:val="007621BC"/>
    <w:rsid w:val="007A75C6"/>
    <w:rsid w:val="0083118A"/>
    <w:rsid w:val="008446AC"/>
    <w:rsid w:val="008C1C35"/>
    <w:rsid w:val="008F7218"/>
    <w:rsid w:val="00951D02"/>
    <w:rsid w:val="009728BC"/>
    <w:rsid w:val="00A02382"/>
    <w:rsid w:val="00B46F6F"/>
    <w:rsid w:val="00B51808"/>
    <w:rsid w:val="00BC2679"/>
    <w:rsid w:val="00BF4EC1"/>
    <w:rsid w:val="00C22377"/>
    <w:rsid w:val="00C74FA2"/>
    <w:rsid w:val="00CD71ED"/>
    <w:rsid w:val="00D65292"/>
    <w:rsid w:val="00DA4E0C"/>
    <w:rsid w:val="00F60BD9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aliases w:val="Alna,IVPK Hyperlink"/>
    <w:uiPriority w:val="99"/>
    <w:unhideWhenUsed/>
    <w:rsid w:val="00BF4EC1"/>
    <w:rPr>
      <w:u w:val="single"/>
    </w:rPr>
  </w:style>
  <w:style w:type="character" w:customStyle="1" w:styleId="c2">
    <w:name w:val="c2"/>
    <w:basedOn w:val="Numatytasispastraiposriftas"/>
    <w:rsid w:val="008F7218"/>
  </w:style>
  <w:style w:type="paragraph" w:styleId="Debesliotekstas">
    <w:name w:val="Balloon Text"/>
    <w:basedOn w:val="prastasis"/>
    <w:link w:val="DebesliotekstasDiagrama"/>
    <w:semiHidden/>
    <w:unhideWhenUsed/>
    <w:rsid w:val="008C1C3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C1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avivaldybe@kreting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9f7bfde5-fec1-41b1-af96-d0ead4fdf1a4"/>
    <ds:schemaRef ds:uri="http://purl.org/dc/terms/"/>
    <ds:schemaRef ds:uri="e58d86aa-8fe5-4539-8203-03c44674af5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DA02B-C333-4A22-8F5F-FBF42B57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86CB660F</Template>
  <TotalTime>0</TotalTime>
  <Pages>9</Pages>
  <Words>11903</Words>
  <Characters>6786</Characters>
  <Application>Microsoft Office Word</Application>
  <DocSecurity>0</DocSecurity>
  <Lines>56</Lines>
  <Paragraphs>37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2025-05-12T08:24:00Z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